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3111649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CA569C">
        <w:rPr>
          <w:rFonts w:cs="Arial"/>
          <w:b/>
          <w:sz w:val="24"/>
          <w:szCs w:val="24"/>
        </w:rPr>
        <w:t>28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1DE8EA7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A569C">
        <w:rPr>
          <w:rFonts w:cs="Arial"/>
          <w:b/>
          <w:bCs/>
        </w:rPr>
        <w:t>SA WG2 agreed CRs for TEI17, 5GS_Ph1 (Rel-17, Rel-18, Rel-19)</w:t>
      </w:r>
    </w:p>
    <w:p w14:paraId="519C34A0" w14:textId="4DAC8083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CA569C">
        <w:rPr>
          <w:rFonts w:cs="Arial"/>
          <w:b/>
          <w:bCs/>
        </w:rPr>
        <w:t>17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53AFF3FA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1217D3">
        <w:rPr>
          <w:rFonts w:cs="Arial"/>
        </w:rPr>
        <w:t>7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CA569C" w:rsidRPr="00E6100C" w14:paraId="371B88E6" w14:textId="77777777" w:rsidTr="00CA569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0C982767" w14:textId="2A835EA3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A1FF589" w14:textId="377B3474" w:rsidR="00CA569C" w:rsidRPr="00E6100C" w:rsidRDefault="00CA569C" w:rsidP="00CA569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CA569C" w:rsidRPr="00E6100C" w14:paraId="1CFD2AD4" w14:textId="77777777" w:rsidTr="00CA569C">
        <w:tc>
          <w:tcPr>
            <w:tcW w:w="774" w:type="dxa"/>
          </w:tcPr>
          <w:p w14:paraId="365FAA69" w14:textId="046DD8A7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F19433B" w14:textId="051D39DE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5262</w:t>
            </w:r>
          </w:p>
        </w:tc>
        <w:tc>
          <w:tcPr>
            <w:tcW w:w="251" w:type="dxa"/>
          </w:tcPr>
          <w:p w14:paraId="5734F40A" w14:textId="4D4199CB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5831A05" w14:textId="68B5D7A9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693" w:type="dxa"/>
          </w:tcPr>
          <w:p w14:paraId="318A0B5B" w14:textId="231F6336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SM context release in the IRAT handover procedure</w:t>
            </w:r>
          </w:p>
        </w:tc>
        <w:tc>
          <w:tcPr>
            <w:tcW w:w="284" w:type="dxa"/>
          </w:tcPr>
          <w:p w14:paraId="17E27E39" w14:textId="062DC8EA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7111437" w14:textId="258178A0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17.13.0</w:t>
            </w:r>
          </w:p>
        </w:tc>
        <w:tc>
          <w:tcPr>
            <w:tcW w:w="851" w:type="dxa"/>
          </w:tcPr>
          <w:p w14:paraId="15417513" w14:textId="72FD4DC4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B350D62" w14:textId="7A9D4884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S2-2501081</w:t>
            </w:r>
          </w:p>
        </w:tc>
        <w:tc>
          <w:tcPr>
            <w:tcW w:w="1134" w:type="dxa"/>
          </w:tcPr>
          <w:p w14:paraId="0D4F13EA" w14:textId="7EF3FAF1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2DBBAB09" w14:textId="70EEEDA7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TEI17, 5GS_Ph1</w:t>
            </w:r>
          </w:p>
        </w:tc>
        <w:tc>
          <w:tcPr>
            <w:tcW w:w="1134" w:type="dxa"/>
          </w:tcPr>
          <w:p w14:paraId="139D467F" w14:textId="1920147C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4.11.1.2.1</w:t>
            </w:r>
          </w:p>
        </w:tc>
        <w:tc>
          <w:tcPr>
            <w:tcW w:w="283" w:type="dxa"/>
          </w:tcPr>
          <w:p w14:paraId="6C3A93CE" w14:textId="77777777" w:rsidR="00CA569C" w:rsidRPr="00E6100C" w:rsidRDefault="00CA569C" w:rsidP="00CA56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EBE936A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161EB1F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A28DEEE" w14:textId="702A3673" w:rsidR="00CA569C" w:rsidRDefault="00CA569C" w:rsidP="00CA569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This change also applies to Rel-15/Rel-16. However it is not considered as FASMO.</w:t>
            </w:r>
          </w:p>
        </w:tc>
      </w:tr>
      <w:tr w:rsidR="00CA569C" w:rsidRPr="00E6100C" w14:paraId="6B11DCB2" w14:textId="77777777" w:rsidTr="00CA569C">
        <w:tc>
          <w:tcPr>
            <w:tcW w:w="774" w:type="dxa"/>
          </w:tcPr>
          <w:p w14:paraId="65D24736" w14:textId="274C8529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4F02C3B9" w14:textId="3D9D5055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5263</w:t>
            </w:r>
          </w:p>
        </w:tc>
        <w:tc>
          <w:tcPr>
            <w:tcW w:w="251" w:type="dxa"/>
          </w:tcPr>
          <w:p w14:paraId="381B79A2" w14:textId="571FAFEF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1160522" w14:textId="75AD429B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4CFB58E" w14:textId="12E12BE6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SM context release in the IRAT handover procedure</w:t>
            </w:r>
          </w:p>
        </w:tc>
        <w:tc>
          <w:tcPr>
            <w:tcW w:w="284" w:type="dxa"/>
          </w:tcPr>
          <w:p w14:paraId="7F74D802" w14:textId="635DC622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408FB33F" w14:textId="1F86ED4E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63DC4EBA" w14:textId="164A92D8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5C5236B" w14:textId="45F02336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S2-2501082</w:t>
            </w:r>
          </w:p>
        </w:tc>
        <w:tc>
          <w:tcPr>
            <w:tcW w:w="1134" w:type="dxa"/>
          </w:tcPr>
          <w:p w14:paraId="46EC7E49" w14:textId="2883B80B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79B59C1E" w14:textId="60384746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TEI17, 5GS_Ph1</w:t>
            </w:r>
          </w:p>
        </w:tc>
        <w:tc>
          <w:tcPr>
            <w:tcW w:w="1134" w:type="dxa"/>
          </w:tcPr>
          <w:p w14:paraId="473336CA" w14:textId="6A133AFE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4.11.1.2.1</w:t>
            </w:r>
          </w:p>
        </w:tc>
        <w:tc>
          <w:tcPr>
            <w:tcW w:w="283" w:type="dxa"/>
          </w:tcPr>
          <w:p w14:paraId="12C9C205" w14:textId="77777777" w:rsidR="00CA569C" w:rsidRPr="00E6100C" w:rsidRDefault="00CA569C" w:rsidP="00CA56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124FD1A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30EACA1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50182B1" w14:textId="7ECB180F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5FF90D9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864B8CA" w14:textId="77777777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569C" w:rsidRPr="00E6100C" w14:paraId="506F8699" w14:textId="77777777" w:rsidTr="00CA569C">
        <w:tc>
          <w:tcPr>
            <w:tcW w:w="774" w:type="dxa"/>
          </w:tcPr>
          <w:p w14:paraId="4CE2DD61" w14:textId="618B6995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653B5F8" w14:textId="3C5E5657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5264</w:t>
            </w:r>
          </w:p>
        </w:tc>
        <w:tc>
          <w:tcPr>
            <w:tcW w:w="251" w:type="dxa"/>
          </w:tcPr>
          <w:p w14:paraId="4478BBDE" w14:textId="0A231FF3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6CC0624" w14:textId="008D66AD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C1492C2" w14:textId="4BA8B391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SM context release in the IRAT handover procedure</w:t>
            </w:r>
          </w:p>
        </w:tc>
        <w:tc>
          <w:tcPr>
            <w:tcW w:w="284" w:type="dxa"/>
          </w:tcPr>
          <w:p w14:paraId="7C4EE3BB" w14:textId="21FDAEC6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7983732B" w14:textId="1C26B2DB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2E62ABD" w14:textId="13A835A2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30260B7" w14:textId="371E3290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S2-2501083</w:t>
            </w:r>
          </w:p>
        </w:tc>
        <w:tc>
          <w:tcPr>
            <w:tcW w:w="1134" w:type="dxa"/>
          </w:tcPr>
          <w:p w14:paraId="5D450DF7" w14:textId="1C868652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3D35B37E" w14:textId="6FDBC09E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TEI17, 5GS_Ph1</w:t>
            </w:r>
          </w:p>
        </w:tc>
        <w:tc>
          <w:tcPr>
            <w:tcW w:w="1134" w:type="dxa"/>
          </w:tcPr>
          <w:p w14:paraId="5033BECA" w14:textId="5C795C84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4.11.1.2.1</w:t>
            </w:r>
          </w:p>
        </w:tc>
        <w:tc>
          <w:tcPr>
            <w:tcW w:w="283" w:type="dxa"/>
          </w:tcPr>
          <w:p w14:paraId="6C2B394D" w14:textId="77777777" w:rsidR="00CA569C" w:rsidRPr="00E6100C" w:rsidRDefault="00CA569C" w:rsidP="00CA56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1422AB8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26DB679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5FE33CB" w14:textId="36DF1C2E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415EC0E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80DB1EC" w14:textId="77777777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569C" w:rsidRPr="00E6100C" w14:paraId="7131EC01" w14:textId="77777777" w:rsidTr="00CA569C">
        <w:tc>
          <w:tcPr>
            <w:tcW w:w="774" w:type="dxa"/>
          </w:tcPr>
          <w:p w14:paraId="32F4C16B" w14:textId="2337D18F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72ACF5D1" w14:textId="2F6F23B5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5343</w:t>
            </w:r>
          </w:p>
        </w:tc>
        <w:tc>
          <w:tcPr>
            <w:tcW w:w="251" w:type="dxa"/>
          </w:tcPr>
          <w:p w14:paraId="705F4BDC" w14:textId="55B9988A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12EE175C" w14:textId="4C1DD267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693" w:type="dxa"/>
          </w:tcPr>
          <w:p w14:paraId="5302CF35" w14:textId="2F1DA551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of Routing Indicator in SMF, SMSF</w:t>
            </w:r>
          </w:p>
        </w:tc>
        <w:tc>
          <w:tcPr>
            <w:tcW w:w="284" w:type="dxa"/>
          </w:tcPr>
          <w:p w14:paraId="2DD3F33B" w14:textId="1F5BDD7C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726E325" w14:textId="224C9559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17.13.0</w:t>
            </w:r>
          </w:p>
        </w:tc>
        <w:tc>
          <w:tcPr>
            <w:tcW w:w="851" w:type="dxa"/>
          </w:tcPr>
          <w:p w14:paraId="69E4CB92" w14:textId="6F0A2CC1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96284AC" w14:textId="7463D581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S2-2501600</w:t>
            </w:r>
          </w:p>
        </w:tc>
        <w:tc>
          <w:tcPr>
            <w:tcW w:w="1134" w:type="dxa"/>
          </w:tcPr>
          <w:p w14:paraId="23886BCA" w14:textId="3502BD8F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AT&amp;T</w:t>
            </w:r>
          </w:p>
        </w:tc>
        <w:tc>
          <w:tcPr>
            <w:tcW w:w="1276" w:type="dxa"/>
          </w:tcPr>
          <w:p w14:paraId="439BEBCA" w14:textId="452EEEFD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TEI17</w:t>
            </w:r>
          </w:p>
        </w:tc>
        <w:tc>
          <w:tcPr>
            <w:tcW w:w="1134" w:type="dxa"/>
          </w:tcPr>
          <w:p w14:paraId="4FB18231" w14:textId="34934A29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4.20.2, 5.2.3.3.1</w:t>
            </w:r>
          </w:p>
        </w:tc>
        <w:tc>
          <w:tcPr>
            <w:tcW w:w="283" w:type="dxa"/>
          </w:tcPr>
          <w:p w14:paraId="67DC7B86" w14:textId="77777777" w:rsidR="00CA569C" w:rsidRPr="00E6100C" w:rsidRDefault="00CA569C" w:rsidP="00CA56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07BA8D6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308D575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4F1E0CA" w14:textId="1190D01A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E4985D1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59F7400" w14:textId="77777777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569C" w:rsidRPr="00E6100C" w14:paraId="028FDEAE" w14:textId="77777777" w:rsidTr="00CA569C">
        <w:tc>
          <w:tcPr>
            <w:tcW w:w="774" w:type="dxa"/>
          </w:tcPr>
          <w:p w14:paraId="26857E6F" w14:textId="645E6D82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A502012" w14:textId="159C0C31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5344</w:t>
            </w:r>
          </w:p>
        </w:tc>
        <w:tc>
          <w:tcPr>
            <w:tcW w:w="251" w:type="dxa"/>
          </w:tcPr>
          <w:p w14:paraId="1EEB31C6" w14:textId="1E8C76DD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3FE14D99" w14:textId="0DB8C592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416ACA29" w14:textId="048017E2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of Routing Indicator in SMF, SMSF</w:t>
            </w:r>
          </w:p>
        </w:tc>
        <w:tc>
          <w:tcPr>
            <w:tcW w:w="284" w:type="dxa"/>
          </w:tcPr>
          <w:p w14:paraId="38DA7018" w14:textId="4120E22A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F0B2375" w14:textId="25912D6A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595C1811" w14:textId="4D881246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D1438D7" w14:textId="7831EE4E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S2-2501601</w:t>
            </w:r>
          </w:p>
        </w:tc>
        <w:tc>
          <w:tcPr>
            <w:tcW w:w="1134" w:type="dxa"/>
          </w:tcPr>
          <w:p w14:paraId="4BD562D3" w14:textId="2E900F3D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AT&amp;T</w:t>
            </w:r>
          </w:p>
        </w:tc>
        <w:tc>
          <w:tcPr>
            <w:tcW w:w="1276" w:type="dxa"/>
          </w:tcPr>
          <w:p w14:paraId="543D26DF" w14:textId="67A55606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TEI17</w:t>
            </w:r>
          </w:p>
        </w:tc>
        <w:tc>
          <w:tcPr>
            <w:tcW w:w="1134" w:type="dxa"/>
          </w:tcPr>
          <w:p w14:paraId="49091A45" w14:textId="4CE20D3B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4.20.2, 5.2.3.3.1</w:t>
            </w:r>
          </w:p>
        </w:tc>
        <w:tc>
          <w:tcPr>
            <w:tcW w:w="283" w:type="dxa"/>
          </w:tcPr>
          <w:p w14:paraId="7D419A0F" w14:textId="77777777" w:rsidR="00CA569C" w:rsidRPr="00E6100C" w:rsidRDefault="00CA569C" w:rsidP="00CA56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8C03F36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245EDEE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C5B235" w14:textId="17225D3D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E526090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94F4ED3" w14:textId="77777777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569C" w:rsidRPr="00E6100C" w14:paraId="4A270076" w14:textId="77777777" w:rsidTr="00CA569C">
        <w:tc>
          <w:tcPr>
            <w:tcW w:w="774" w:type="dxa"/>
          </w:tcPr>
          <w:p w14:paraId="6B0B99FC" w14:textId="55498B7A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71F4E56" w14:textId="0178B4A5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5345</w:t>
            </w:r>
          </w:p>
        </w:tc>
        <w:tc>
          <w:tcPr>
            <w:tcW w:w="251" w:type="dxa"/>
          </w:tcPr>
          <w:p w14:paraId="470D0166" w14:textId="0EB6D1F2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58FB7CD2" w14:textId="16A0E6A4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2F06B2A" w14:textId="35BCE99F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of Routing Indicator in SMF, SMSF</w:t>
            </w:r>
          </w:p>
        </w:tc>
        <w:tc>
          <w:tcPr>
            <w:tcW w:w="284" w:type="dxa"/>
          </w:tcPr>
          <w:p w14:paraId="1C4C1329" w14:textId="2B5B5842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D87CAC3" w14:textId="6A55B5E3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D7A5D87" w14:textId="752FC477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A62D0D8" w14:textId="449104DD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S2-2502538</w:t>
            </w:r>
          </w:p>
        </w:tc>
        <w:tc>
          <w:tcPr>
            <w:tcW w:w="1134" w:type="dxa"/>
          </w:tcPr>
          <w:p w14:paraId="6BF2CF46" w14:textId="0A74610A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AT&amp;T</w:t>
            </w:r>
          </w:p>
        </w:tc>
        <w:tc>
          <w:tcPr>
            <w:tcW w:w="1276" w:type="dxa"/>
          </w:tcPr>
          <w:p w14:paraId="5D06A458" w14:textId="2DBB6C70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TEI17</w:t>
            </w:r>
          </w:p>
        </w:tc>
        <w:tc>
          <w:tcPr>
            <w:tcW w:w="1134" w:type="dxa"/>
          </w:tcPr>
          <w:p w14:paraId="62DB9DCE" w14:textId="0A3BDA2F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4.20.2; 5.2.3.3.1</w:t>
            </w:r>
          </w:p>
        </w:tc>
        <w:tc>
          <w:tcPr>
            <w:tcW w:w="283" w:type="dxa"/>
          </w:tcPr>
          <w:p w14:paraId="1E41DFE0" w14:textId="77777777" w:rsidR="00CA569C" w:rsidRPr="00E6100C" w:rsidRDefault="00CA569C" w:rsidP="00CA56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0364766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D5E08A5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B7E6DB2" w14:textId="352DFA37" w:rsidR="00CA569C" w:rsidRPr="00F970E0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C4311A3" w14:textId="77777777" w:rsidR="00CA569C" w:rsidRDefault="00CA569C" w:rsidP="00CA56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408A176" w14:textId="3FE4F236" w:rsidR="00CA569C" w:rsidRPr="00B374EF" w:rsidRDefault="00CA569C" w:rsidP="00CA569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Stage 3 specifications require alignment either way (i.e. based on updates in this CR or based on current baseline).</w:t>
            </w: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CA569C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7</cp:revision>
  <dcterms:created xsi:type="dcterms:W3CDTF">2024-09-02T08:49:00Z</dcterms:created>
  <dcterms:modified xsi:type="dcterms:W3CDTF">2025-02-28T13:06:00Z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